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2" w:rsidRPr="00052809" w:rsidRDefault="003F4952" w:rsidP="00052809">
      <w:pPr>
        <w:jc w:val="left"/>
        <w:rPr>
          <w:rFonts w:ascii="黑体" w:eastAsia="黑体" w:hAnsi="黑体"/>
          <w:b/>
          <w:sz w:val="24"/>
        </w:rPr>
      </w:pPr>
      <w:r w:rsidRPr="00052809">
        <w:rPr>
          <w:rFonts w:ascii="黑体" w:eastAsia="黑体" w:hAnsi="黑体" w:hint="eastAsia"/>
          <w:b/>
          <w:sz w:val="24"/>
        </w:rPr>
        <w:t>附件</w:t>
      </w:r>
      <w:r w:rsidRPr="00052809">
        <w:rPr>
          <w:rFonts w:ascii="黑体" w:eastAsia="黑体" w:hAnsi="黑体"/>
          <w:b/>
          <w:sz w:val="24"/>
        </w:rPr>
        <w:t xml:space="preserve">4 </w:t>
      </w:r>
    </w:p>
    <w:p w:rsidR="003F4952" w:rsidRDefault="003F4952" w:rsidP="00CB72AD">
      <w:pPr>
        <w:spacing w:before="312"/>
        <w:ind w:left="105" w:right="105" w:hanging="105"/>
        <w:jc w:val="center"/>
        <w:rPr>
          <w:rFonts w:ascii="黑体" w:eastAsia="黑体" w:hAnsi="黑体"/>
          <w:b/>
          <w:sz w:val="36"/>
          <w:szCs w:val="36"/>
        </w:rPr>
      </w:pPr>
      <w:r w:rsidRPr="00CB684C">
        <w:rPr>
          <w:rFonts w:ascii="黑体" w:eastAsia="黑体" w:hAnsi="黑体" w:hint="eastAsia"/>
          <w:b/>
          <w:sz w:val="36"/>
          <w:szCs w:val="36"/>
        </w:rPr>
        <w:t>广东培正学院教师国内高校访问进修考核标准</w:t>
      </w:r>
    </w:p>
    <w:tbl>
      <w:tblPr>
        <w:tblpPr w:leftFromText="180" w:rightFromText="180" w:vertAnchor="page" w:horzAnchor="margin" w:tblpY="3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4"/>
        <w:gridCol w:w="2835"/>
        <w:gridCol w:w="2835"/>
        <w:gridCol w:w="2835"/>
        <w:gridCol w:w="2835"/>
      </w:tblGrid>
      <w:tr w:rsidR="003F4952" w:rsidRPr="00CB684C" w:rsidTr="00FF3E71">
        <w:tc>
          <w:tcPr>
            <w:tcW w:w="1000" w:type="pct"/>
            <w:vMerge w:val="restar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4000" w:type="pct"/>
            <w:gridSpan w:val="4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考核等级标准</w:t>
            </w:r>
          </w:p>
        </w:tc>
      </w:tr>
      <w:tr w:rsidR="003F4952" w:rsidRPr="00CB684C" w:rsidTr="00FF3E71">
        <w:tc>
          <w:tcPr>
            <w:tcW w:w="1000" w:type="pct"/>
            <w:vMerge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优秀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合格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基本合格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不合格</w:t>
            </w:r>
          </w:p>
        </w:tc>
      </w:tr>
      <w:tr w:rsidR="003F4952" w:rsidRPr="00CB684C" w:rsidTr="00FF3E71"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高校访问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高质量完成任务，访问学校考核优秀，在核心期刊上发表论文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篇（第一作者）；</w:t>
            </w:r>
          </w:p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或高质量完成任务，访问学校考核优秀，在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全日制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本科高校学报上发表论文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篇（第一作者）；</w:t>
            </w:r>
          </w:p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或高质量完成任务，访问学校考核优秀，在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全日制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本科高校学报上发表论文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篇（第一作者），在访学期间主持立项（或结项）省级及以上教科研课题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个；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按计划完成任务，访问学校考核合格，在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全日制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本科高校学报上发表论文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篇（第一作者）；</w:t>
            </w:r>
          </w:p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或按计划完成任务（提交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门及以上课程进修成绩单），访问学校考核合格，公开发表论文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篇（第一作者）；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按计划完成任务，访问学校考核合格，在公开发表的刊物上发表论文</w:t>
            </w:r>
            <w:r w:rsidRPr="00FF3E71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篇（第一作者）；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未能按要求完成任务，研修课程进修无成绩或成绩不合格；</w:t>
            </w:r>
          </w:p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或访问学校考核不合格；</w:t>
            </w:r>
          </w:p>
          <w:p w:rsidR="003F4952" w:rsidRPr="00FF3E71" w:rsidRDefault="003F4952" w:rsidP="00FF3E71">
            <w:pPr>
              <w:widowControl/>
              <w:tabs>
                <w:tab w:val="left" w:pos="567"/>
              </w:tabs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或无研究成果</w:t>
            </w:r>
          </w:p>
        </w:tc>
      </w:tr>
      <w:tr w:rsidR="003F4952" w:rsidRPr="00CB684C" w:rsidTr="00FF3E71"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课程进修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按计划高质量完成课程进修任务，进修课程成绩全部优秀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按计划完成课程进修任务，进修课程成绩至少有一门优秀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完成课程进修任务，进修课程成绩全部合格</w:t>
            </w:r>
          </w:p>
        </w:tc>
        <w:tc>
          <w:tcPr>
            <w:tcW w:w="1000" w:type="pct"/>
            <w:vAlign w:val="center"/>
          </w:tcPr>
          <w:p w:rsidR="003F4952" w:rsidRPr="00FF3E71" w:rsidRDefault="003F4952" w:rsidP="00FF3E71">
            <w:pPr>
              <w:widowControl/>
              <w:tabs>
                <w:tab w:val="left" w:pos="567"/>
              </w:tabs>
              <w:rPr>
                <w:rFonts w:ascii="宋体" w:cs="宋体"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color w:val="000000"/>
                <w:kern w:val="0"/>
                <w:szCs w:val="21"/>
              </w:rPr>
              <w:t>完成课程进修任务，进修课程有不合格科目</w:t>
            </w:r>
          </w:p>
        </w:tc>
      </w:tr>
      <w:tr w:rsidR="003F4952" w:rsidRPr="00CB684C" w:rsidTr="00FF3E71">
        <w:trPr>
          <w:trHeight w:val="587"/>
        </w:trPr>
        <w:tc>
          <w:tcPr>
            <w:tcW w:w="5000" w:type="pct"/>
            <w:gridSpan w:val="5"/>
          </w:tcPr>
          <w:p w:rsidR="003F4952" w:rsidRPr="00FF3E71" w:rsidRDefault="003F4952" w:rsidP="00630B32">
            <w:pPr>
              <w:widowControl/>
              <w:tabs>
                <w:tab w:val="left" w:pos="567"/>
              </w:tabs>
              <w:spacing w:beforeLines="50"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说明：高校访问的教师，如果论文发表时间晚于规定的时间（访学结束一个月内，即考核当年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8</w:t>
            </w: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月</w:t>
            </w:r>
            <w:r w:rsidRPr="00FF3E71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1</w:t>
            </w:r>
            <w:r w:rsidRPr="00FF3E71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日前），考核结果降一个等级</w:t>
            </w:r>
          </w:p>
        </w:tc>
      </w:tr>
    </w:tbl>
    <w:p w:rsidR="003F4952" w:rsidRPr="00052809" w:rsidRDefault="003F4952" w:rsidP="00301CA1">
      <w:pPr>
        <w:spacing w:before="312"/>
        <w:ind w:left="105" w:right="105" w:hanging="105"/>
        <w:jc w:val="center"/>
        <w:rPr>
          <w:rFonts w:ascii="黑体" w:eastAsia="黑体" w:hAnsi="黑体"/>
          <w:b/>
          <w:sz w:val="36"/>
          <w:szCs w:val="36"/>
        </w:rPr>
      </w:pPr>
    </w:p>
    <w:sectPr w:rsidR="003F4952" w:rsidRPr="00052809" w:rsidSect="00CB7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952" w:rsidRDefault="003F4952">
      <w:r>
        <w:separator/>
      </w:r>
    </w:p>
  </w:endnote>
  <w:endnote w:type="continuationSeparator" w:id="0">
    <w:p w:rsidR="003F4952" w:rsidRDefault="003F4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2" w:rsidRDefault="003F49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2" w:rsidRDefault="003F49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2" w:rsidRDefault="003F49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952" w:rsidRDefault="003F4952">
      <w:r>
        <w:separator/>
      </w:r>
    </w:p>
  </w:footnote>
  <w:footnote w:type="continuationSeparator" w:id="0">
    <w:p w:rsidR="003F4952" w:rsidRDefault="003F4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2" w:rsidRDefault="003F49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2" w:rsidRDefault="003F4952" w:rsidP="00630B3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2" w:rsidRDefault="003F49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1E64"/>
    <w:multiLevelType w:val="hybridMultilevel"/>
    <w:tmpl w:val="103C27D6"/>
    <w:lvl w:ilvl="0" w:tplc="5AE20F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2AD"/>
    <w:rsid w:val="00052809"/>
    <w:rsid w:val="0009405D"/>
    <w:rsid w:val="000D0BEE"/>
    <w:rsid w:val="0020758A"/>
    <w:rsid w:val="00301CA1"/>
    <w:rsid w:val="003636E4"/>
    <w:rsid w:val="003F4952"/>
    <w:rsid w:val="0042659A"/>
    <w:rsid w:val="00467509"/>
    <w:rsid w:val="005228C1"/>
    <w:rsid w:val="0053096A"/>
    <w:rsid w:val="005B2071"/>
    <w:rsid w:val="00621D45"/>
    <w:rsid w:val="00630B32"/>
    <w:rsid w:val="006967DD"/>
    <w:rsid w:val="006C65BE"/>
    <w:rsid w:val="007741E7"/>
    <w:rsid w:val="00825BAF"/>
    <w:rsid w:val="00857B37"/>
    <w:rsid w:val="009F2AE1"/>
    <w:rsid w:val="00A40180"/>
    <w:rsid w:val="00B810B4"/>
    <w:rsid w:val="00B92B90"/>
    <w:rsid w:val="00BC3B7B"/>
    <w:rsid w:val="00BE4117"/>
    <w:rsid w:val="00C24E70"/>
    <w:rsid w:val="00CB684C"/>
    <w:rsid w:val="00CB72AD"/>
    <w:rsid w:val="00CE7C65"/>
    <w:rsid w:val="00D5763F"/>
    <w:rsid w:val="00D66D40"/>
    <w:rsid w:val="00DA1ACD"/>
    <w:rsid w:val="00DB2A6C"/>
    <w:rsid w:val="00DE3CFE"/>
    <w:rsid w:val="00E43161"/>
    <w:rsid w:val="00F83B15"/>
    <w:rsid w:val="00FF3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2AD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72AD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B684C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630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F672B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30B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F672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2</Pages>
  <Words>81</Words>
  <Characters>466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jsfzzx</dc:creator>
  <cp:keywords/>
  <dc:description/>
  <cp:lastModifiedBy>User</cp:lastModifiedBy>
  <cp:revision>13</cp:revision>
  <dcterms:created xsi:type="dcterms:W3CDTF">2017-04-14T03:31:00Z</dcterms:created>
  <dcterms:modified xsi:type="dcterms:W3CDTF">2017-04-17T12:54:00Z</dcterms:modified>
</cp:coreProperties>
</file>